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4F" w:rsidRDefault="00B2004F" w:rsidP="00BF494F">
      <w:pPr>
        <w:spacing w:beforeLines="50" w:line="480" w:lineRule="exact"/>
        <w:ind w:leftChars="200" w:left="480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" o:spid="_x0000_s1026" type="#_x0000_t75" style="position:absolute;left:0;text-align:left;margin-left:-63pt;margin-top:-20.4pt;width:528.6pt;height:783pt;z-index:-251659776;visibility:visible">
            <v:imagedata r:id="rId5" o:title=""/>
          </v:shape>
        </w:pict>
      </w:r>
      <w:r w:rsidRPr="002F2182">
        <w:rPr>
          <w:rFonts w:ascii="標楷體" w:eastAsia="標楷體" w:hAnsi="標楷體" w:hint="eastAsia"/>
          <w:b/>
          <w:color w:val="000000"/>
          <w:sz w:val="40"/>
          <w:szCs w:val="40"/>
        </w:rPr>
        <w:t>中央警察大學推廣教育訓練中心</w:t>
      </w:r>
    </w:p>
    <w:p w:rsidR="00B2004F" w:rsidRPr="00A63CEA" w:rsidRDefault="00B2004F" w:rsidP="00BF494F">
      <w:pPr>
        <w:spacing w:beforeLines="50" w:line="480" w:lineRule="exact"/>
        <w:ind w:leftChars="200" w:left="480"/>
        <w:jc w:val="center"/>
        <w:rPr>
          <w:rFonts w:ascii="標楷體" w:eastAsia="標楷體" w:hAnsi="標楷體"/>
          <w:b/>
          <w:sz w:val="40"/>
          <w:szCs w:val="40"/>
        </w:rPr>
      </w:pPr>
      <w:r w:rsidRPr="002F2182">
        <w:rPr>
          <w:rFonts w:ascii="標楷體" w:eastAsia="標楷體" w:hAnsi="標楷體"/>
          <w:b/>
          <w:color w:val="000000"/>
          <w:sz w:val="40"/>
          <w:szCs w:val="40"/>
        </w:rPr>
        <w:t>103</w:t>
      </w:r>
      <w:r w:rsidRPr="002F2182">
        <w:rPr>
          <w:rFonts w:ascii="標楷體" w:eastAsia="標楷體" w:hAnsi="標楷體" w:hint="eastAsia"/>
          <w:b/>
          <w:color w:val="000000"/>
          <w:sz w:val="40"/>
          <w:szCs w:val="40"/>
        </w:rPr>
        <w:t>年</w:t>
      </w:r>
      <w:r w:rsidRPr="002F2182">
        <w:rPr>
          <w:rFonts w:ascii="標楷體" w:eastAsia="標楷體" w:hAnsi="標楷體"/>
          <w:b/>
          <w:color w:val="000000"/>
          <w:sz w:val="40"/>
          <w:szCs w:val="40"/>
        </w:rPr>
        <w:t>12</w:t>
      </w:r>
      <w:r w:rsidRPr="002F2182">
        <w:rPr>
          <w:rFonts w:ascii="標楷體" w:eastAsia="標楷體" w:hAnsi="標楷體" w:hint="eastAsia"/>
          <w:b/>
          <w:color w:val="000000"/>
          <w:sz w:val="40"/>
          <w:szCs w:val="40"/>
        </w:rPr>
        <w:t>月份</w:t>
      </w:r>
      <w:r>
        <w:rPr>
          <w:rFonts w:ascii="標楷體" w:eastAsia="標楷體" w:hAnsi="標楷體" w:hint="eastAsia"/>
          <w:b/>
          <w:sz w:val="40"/>
          <w:szCs w:val="40"/>
        </w:rPr>
        <w:t>聯合晚點名主任訓勉</w:t>
      </w:r>
    </w:p>
    <w:p w:rsidR="00B2004F" w:rsidRPr="002F2182" w:rsidRDefault="00B2004F" w:rsidP="00BF494F">
      <w:pPr>
        <w:spacing w:beforeLines="50" w:line="480" w:lineRule="exact"/>
        <w:ind w:leftChars="200" w:left="480"/>
        <w:jc w:val="right"/>
        <w:rPr>
          <w:rFonts w:ascii="標楷體" w:eastAsia="標楷體" w:hAnsi="標楷體"/>
          <w:sz w:val="28"/>
          <w:szCs w:val="28"/>
        </w:rPr>
      </w:pPr>
      <w:r>
        <w:rPr>
          <w:noProof/>
        </w:rPr>
        <w:pict>
          <v:shape id="圖片 3" o:spid="_x0000_s1027" type="#_x0000_t75" style="position:absolute;left:0;text-align:left;margin-left:-45pt;margin-top:3.6pt;width:187.35pt;height:124.7pt;z-index:-251657728;visibility:visible" wrapcoords="-86 0 -86 21470 21600 21470 21600 0 -86 0">
            <v:imagedata r:id="rId6" o:title=""/>
            <w10:wrap type="tight"/>
          </v:shape>
        </w:pict>
      </w:r>
      <w:r>
        <w:rPr>
          <w:rFonts w:ascii="標楷體" w:eastAsia="標楷體" w:hAnsi="標楷體" w:hint="eastAsia"/>
          <w:sz w:val="28"/>
          <w:szCs w:val="28"/>
        </w:rPr>
        <w:t>時間</w:t>
      </w:r>
      <w:r w:rsidRPr="002F2182">
        <w:rPr>
          <w:rFonts w:ascii="標楷體" w:eastAsia="標楷體" w:hAnsi="標楷體" w:hint="eastAsia"/>
          <w:sz w:val="28"/>
          <w:szCs w:val="28"/>
        </w:rPr>
        <w:t>：</w:t>
      </w:r>
      <w:r w:rsidRPr="002F2182">
        <w:rPr>
          <w:rFonts w:ascii="標楷體" w:eastAsia="標楷體" w:hAnsi="標楷體"/>
          <w:sz w:val="28"/>
          <w:szCs w:val="28"/>
        </w:rPr>
        <w:t>103</w:t>
      </w:r>
      <w:r w:rsidRPr="002F2182">
        <w:rPr>
          <w:rFonts w:ascii="標楷體" w:eastAsia="標楷體" w:hAnsi="標楷體" w:hint="eastAsia"/>
          <w:sz w:val="28"/>
          <w:szCs w:val="28"/>
        </w:rPr>
        <w:t>年</w:t>
      </w:r>
      <w:r w:rsidRPr="002F2182">
        <w:rPr>
          <w:rFonts w:ascii="標楷體" w:eastAsia="標楷體" w:hAnsi="標楷體"/>
          <w:sz w:val="28"/>
          <w:szCs w:val="28"/>
        </w:rPr>
        <w:t>12</w:t>
      </w:r>
      <w:r w:rsidRPr="002F2182">
        <w:rPr>
          <w:rFonts w:ascii="標楷體" w:eastAsia="標楷體" w:hAnsi="標楷體" w:hint="eastAsia"/>
          <w:sz w:val="28"/>
          <w:szCs w:val="28"/>
        </w:rPr>
        <w:t>月</w:t>
      </w:r>
      <w:r w:rsidRPr="002F2182">
        <w:rPr>
          <w:rFonts w:ascii="標楷體" w:eastAsia="標楷體" w:hAnsi="標楷體"/>
          <w:sz w:val="28"/>
          <w:szCs w:val="28"/>
        </w:rPr>
        <w:t>15</w:t>
      </w:r>
      <w:r w:rsidRPr="002F2182">
        <w:rPr>
          <w:rFonts w:ascii="標楷體" w:eastAsia="標楷體" w:hAnsi="標楷體" w:hint="eastAsia"/>
          <w:sz w:val="28"/>
          <w:szCs w:val="28"/>
        </w:rPr>
        <w:t>日</w:t>
      </w:r>
    </w:p>
    <w:p w:rsidR="00B2004F" w:rsidRDefault="00B2004F" w:rsidP="00BF494F">
      <w:pPr>
        <w:spacing w:beforeLines="50" w:line="48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首先，恭喜在各項運動競賽中獲獎的學員，你們不僅展現優異的成果，亦增添推廣中心的光彩。從過去的每次練習及今晚的校運會影片，顯示你們的辛苦已經有所收穫，並將榮耀分享給本中心師生，本人由衷表示感謝。</w:t>
      </w:r>
    </w:p>
    <w:p w:rsidR="00B2004F" w:rsidRDefault="00B2004F" w:rsidP="00BF494F">
      <w:pPr>
        <w:spacing w:beforeLines="50" w:line="48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之前曾參加奧林匹克研討會，會中所提倡的，如同本次校運會影片所呈現般，甚至更高瞻遠矚，展現的是一種自我超越、追求完美及突破潛能的精神，也是本人希望本中心學員能在運動等各方面所積極追尋者。</w:t>
      </w:r>
      <w:r>
        <w:rPr>
          <w:rFonts w:ascii="標楷體" w:eastAsia="標楷體" w:hAnsi="標楷體"/>
          <w:sz w:val="32"/>
          <w:szCs w:val="32"/>
        </w:rPr>
        <w:t>Maslow</w:t>
      </w:r>
      <w:r>
        <w:rPr>
          <w:rFonts w:ascii="標楷體" w:eastAsia="標楷體" w:hAnsi="標楷體" w:hint="eastAsia"/>
          <w:sz w:val="32"/>
          <w:szCs w:val="32"/>
        </w:rPr>
        <w:t>在需求層次理論中所提的第五層次係自我實現，即指人透過追求超越自我，滿足自己尋找人生理想的需求；人可以活得極富意義，且深具價值。學者</w:t>
      </w:r>
      <w:r>
        <w:rPr>
          <w:rFonts w:ascii="標楷體" w:eastAsia="標楷體" w:hAnsi="標楷體"/>
          <w:sz w:val="32"/>
          <w:szCs w:val="32"/>
        </w:rPr>
        <w:t>Berkley</w:t>
      </w:r>
      <w:r>
        <w:rPr>
          <w:rFonts w:ascii="標楷體" w:eastAsia="標楷體" w:hAnsi="標楷體" w:hint="eastAsia"/>
          <w:sz w:val="32"/>
          <w:szCs w:val="32"/>
        </w:rPr>
        <w:t>更進一步指出，人生而努力朝向自我突破，並追求成長、發揮潛力，展現出一種追求完美的傾向。亦有精神分析學者提出，人會因感到自卑而追尋突破，於此自卑感反而成為一種正向力量。</w:t>
      </w:r>
    </w:p>
    <w:p w:rsidR="00B2004F" w:rsidRDefault="00B2004F" w:rsidP="00BF494F">
      <w:pPr>
        <w:spacing w:beforeLines="50" w:line="48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各位新進學員們應仔細思考，你們克服競爭壓力、排除萬難來到本中心，內心必有渴望追求的境界；看看在座的學長姐們，無論拔河或田徑，無不傾盡全力，不斷精進、追求榮耀，或許勝負之爭不盡如人意，然而贏過他人卻不一定是卓越，真正的「卓越」乃是一個追求自我的歷程。各位學員若有心更進一竿，中心師長亦將不吝指導，最終克服困境、有所突破的仍須仰賴自己。</w:t>
      </w:r>
    </w:p>
    <w:p w:rsidR="00B2004F" w:rsidRDefault="00B2004F" w:rsidP="00BF494F">
      <w:pPr>
        <w:spacing w:beforeLines="50" w:line="480" w:lineRule="exact"/>
        <w:ind w:firstLineChars="200" w:firstLine="480"/>
        <w:jc w:val="both"/>
        <w:rPr>
          <w:rFonts w:ascii="標楷體" w:eastAsia="標楷體" w:hAnsi="標楷體"/>
          <w:sz w:val="32"/>
          <w:szCs w:val="32"/>
        </w:rPr>
      </w:pPr>
      <w:bookmarkStart w:id="0" w:name="_GoBack"/>
      <w:r>
        <w:rPr>
          <w:noProof/>
        </w:rPr>
        <w:pict>
          <v:shape id="圖片 2" o:spid="_x0000_s1028" type="#_x0000_t75" style="position:absolute;left:0;text-align:left;margin-left:-51pt;margin-top:-36pt;width:513.6pt;height:783pt;z-index:-251658752;visibility:visible">
            <v:imagedata r:id="rId5" o:title=""/>
          </v:shape>
        </w:pict>
      </w:r>
      <w:bookmarkEnd w:id="0"/>
      <w:r>
        <w:rPr>
          <w:rFonts w:ascii="標楷體" w:eastAsia="標楷體" w:hAnsi="標楷體" w:hint="eastAsia"/>
          <w:sz w:val="32"/>
          <w:szCs w:val="32"/>
        </w:rPr>
        <w:t>最後期勉各位學員能秉持積極精神、傳承薪火，榮耀自己及團隊，亦將光榮分予本中心所有人。本人相信你們可以做到，期盼你們也能夠相信自己擁有的無限潛能。</w:t>
      </w:r>
    </w:p>
    <w:p w:rsidR="00B2004F" w:rsidRDefault="00B2004F" w:rsidP="00BF494F">
      <w:pPr>
        <w:spacing w:beforeLines="50" w:line="48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</w:p>
    <w:p w:rsidR="00B2004F" w:rsidRPr="00BF494F" w:rsidRDefault="00B2004F" w:rsidP="00BF494F">
      <w:pPr>
        <w:spacing w:beforeLines="50" w:line="48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</w:p>
    <w:sectPr w:rsidR="00B2004F" w:rsidRPr="00BF494F" w:rsidSect="00CC324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0135A"/>
    <w:multiLevelType w:val="hybridMultilevel"/>
    <w:tmpl w:val="20D27800"/>
    <w:lvl w:ilvl="0" w:tplc="2B1C177A">
      <w:start w:val="1"/>
      <w:numFmt w:val="taiwaneseCountingThousand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FAC"/>
    <w:rsid w:val="00044916"/>
    <w:rsid w:val="0011240F"/>
    <w:rsid w:val="00131FAC"/>
    <w:rsid w:val="00174966"/>
    <w:rsid w:val="001B52B5"/>
    <w:rsid w:val="001C2BE9"/>
    <w:rsid w:val="001C7D55"/>
    <w:rsid w:val="001F4E7C"/>
    <w:rsid w:val="00203B64"/>
    <w:rsid w:val="00212670"/>
    <w:rsid w:val="00226D45"/>
    <w:rsid w:val="00242B58"/>
    <w:rsid w:val="0025514F"/>
    <w:rsid w:val="002647BA"/>
    <w:rsid w:val="002811F7"/>
    <w:rsid w:val="002A0BEC"/>
    <w:rsid w:val="002F2182"/>
    <w:rsid w:val="002F7287"/>
    <w:rsid w:val="00336144"/>
    <w:rsid w:val="00341930"/>
    <w:rsid w:val="0035394C"/>
    <w:rsid w:val="00353BF8"/>
    <w:rsid w:val="00370574"/>
    <w:rsid w:val="003853F0"/>
    <w:rsid w:val="003A293F"/>
    <w:rsid w:val="003C4865"/>
    <w:rsid w:val="003F6437"/>
    <w:rsid w:val="0046400E"/>
    <w:rsid w:val="00475067"/>
    <w:rsid w:val="00487156"/>
    <w:rsid w:val="00495A53"/>
    <w:rsid w:val="0050297D"/>
    <w:rsid w:val="0056472A"/>
    <w:rsid w:val="005A0DB6"/>
    <w:rsid w:val="005C091C"/>
    <w:rsid w:val="005C48C3"/>
    <w:rsid w:val="005D5767"/>
    <w:rsid w:val="005F5625"/>
    <w:rsid w:val="005F6305"/>
    <w:rsid w:val="006039E9"/>
    <w:rsid w:val="00636C9A"/>
    <w:rsid w:val="006504CF"/>
    <w:rsid w:val="006545D8"/>
    <w:rsid w:val="00682FF3"/>
    <w:rsid w:val="00706171"/>
    <w:rsid w:val="00787EAE"/>
    <w:rsid w:val="0079064D"/>
    <w:rsid w:val="007933F0"/>
    <w:rsid w:val="007A0E76"/>
    <w:rsid w:val="007A1C37"/>
    <w:rsid w:val="007B2871"/>
    <w:rsid w:val="007E5CF5"/>
    <w:rsid w:val="00810F75"/>
    <w:rsid w:val="00814094"/>
    <w:rsid w:val="0082256F"/>
    <w:rsid w:val="008A2349"/>
    <w:rsid w:val="008B5E8C"/>
    <w:rsid w:val="008D0BC0"/>
    <w:rsid w:val="00914703"/>
    <w:rsid w:val="00922E7A"/>
    <w:rsid w:val="009747BA"/>
    <w:rsid w:val="009869D4"/>
    <w:rsid w:val="00992755"/>
    <w:rsid w:val="009A1A36"/>
    <w:rsid w:val="009B2291"/>
    <w:rsid w:val="009B57ED"/>
    <w:rsid w:val="00A3399C"/>
    <w:rsid w:val="00A3528F"/>
    <w:rsid w:val="00A43470"/>
    <w:rsid w:val="00A63CEA"/>
    <w:rsid w:val="00A652E8"/>
    <w:rsid w:val="00AD27DF"/>
    <w:rsid w:val="00AE01C1"/>
    <w:rsid w:val="00AF4F00"/>
    <w:rsid w:val="00B2004F"/>
    <w:rsid w:val="00B329A6"/>
    <w:rsid w:val="00B6074A"/>
    <w:rsid w:val="00B62FFC"/>
    <w:rsid w:val="00B9151C"/>
    <w:rsid w:val="00BF0F4A"/>
    <w:rsid w:val="00BF494F"/>
    <w:rsid w:val="00BF5DCE"/>
    <w:rsid w:val="00C70BF5"/>
    <w:rsid w:val="00CC3241"/>
    <w:rsid w:val="00D00270"/>
    <w:rsid w:val="00D03AB2"/>
    <w:rsid w:val="00D0404C"/>
    <w:rsid w:val="00D0770B"/>
    <w:rsid w:val="00D20967"/>
    <w:rsid w:val="00D91349"/>
    <w:rsid w:val="00DB70B1"/>
    <w:rsid w:val="00DE4BC2"/>
    <w:rsid w:val="00E114F2"/>
    <w:rsid w:val="00E1550E"/>
    <w:rsid w:val="00E532DC"/>
    <w:rsid w:val="00E8117E"/>
    <w:rsid w:val="00EB277E"/>
    <w:rsid w:val="00EC5924"/>
    <w:rsid w:val="00ED3B4D"/>
    <w:rsid w:val="00ED4130"/>
    <w:rsid w:val="00EE18EC"/>
    <w:rsid w:val="00F22CFD"/>
    <w:rsid w:val="00F25C0D"/>
    <w:rsid w:val="00F36CF2"/>
    <w:rsid w:val="00F571E4"/>
    <w:rsid w:val="00FB69F6"/>
    <w:rsid w:val="00FD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241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03AB2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3AB2"/>
    <w:rPr>
      <w:rFonts w:ascii="Cambria" w:eastAsia="新細明體" w:hAnsi="Cambria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62FFC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95</Words>
  <Characters>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中央警察大學推廣教育訓練中心</dc:title>
  <dc:subject/>
  <dc:creator>Mimosas</dc:creator>
  <cp:keywords/>
  <dc:description/>
  <cp:lastModifiedBy>user</cp:lastModifiedBy>
  <cp:revision>2</cp:revision>
  <cp:lastPrinted>2014-12-16T04:01:00Z</cp:lastPrinted>
  <dcterms:created xsi:type="dcterms:W3CDTF">2014-12-18T07:41:00Z</dcterms:created>
  <dcterms:modified xsi:type="dcterms:W3CDTF">2014-12-18T07:41:00Z</dcterms:modified>
</cp:coreProperties>
</file>